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9A980D0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2E2126">
        <w:rPr>
          <w:rFonts w:ascii="Arial" w:hAnsi="Arial" w:cs="Arial"/>
          <w:b/>
          <w:sz w:val="22"/>
          <w:szCs w:val="22"/>
        </w:rPr>
        <w:t>3650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90A473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A6D7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A6D72" w:rsidRPr="009A6D72">
        <w:rPr>
          <w:rFonts w:ascii="Arial" w:hAnsi="Arial" w:cs="Arial"/>
          <w:b/>
          <w:bCs/>
          <w:sz w:val="22"/>
          <w:szCs w:val="22"/>
        </w:rPr>
        <w:t>issues related to support of IMS voice over NB-IoT NTN connected to EPC</w:t>
      </w:r>
    </w:p>
    <w:p w14:paraId="06BA196E" w14:textId="724E90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D72" w:rsidRPr="009A6D72">
        <w:rPr>
          <w:rFonts w:ascii="Arial" w:hAnsi="Arial" w:cs="Arial"/>
          <w:b/>
          <w:bCs/>
          <w:sz w:val="22"/>
          <w:szCs w:val="22"/>
        </w:rPr>
        <w:t>S2-2507636</w:t>
      </w:r>
    </w:p>
    <w:p w14:paraId="2C6E4D6E" w14:textId="60ADE5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D72" w:rsidRPr="009A6D72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54CBE6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D72">
        <w:rPr>
          <w:rFonts w:ascii="Arial" w:hAnsi="Arial" w:cs="Arial"/>
          <w:b/>
          <w:bCs/>
          <w:sz w:val="22"/>
          <w:szCs w:val="22"/>
        </w:rPr>
        <w:t xml:space="preserve">FS_5GSAT_Ph4_ARC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A6D72" w:rsidRPr="009A6D72">
        <w:rPr>
          <w:rFonts w:ascii="Arial" w:hAnsi="Arial" w:cs="Arial"/>
          <w:b/>
          <w:bCs/>
          <w:sz w:val="22"/>
          <w:szCs w:val="22"/>
        </w:rPr>
        <w:t>1070011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E6A4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6D72">
        <w:rPr>
          <w:rFonts w:ascii="Arial" w:hAnsi="Arial" w:cs="Arial"/>
          <w:b/>
          <w:sz w:val="22"/>
          <w:szCs w:val="22"/>
        </w:rPr>
        <w:t>Philips International B.V. (To be SA3)</w:t>
      </w:r>
    </w:p>
    <w:p w14:paraId="2548326B" w14:textId="3F3079B9" w:rsidR="00B97703" w:rsidRPr="004A08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4A080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A08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6D72" w:rsidRPr="004A0800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5DC2ED77" w14:textId="1A9A6498" w:rsidR="00B97703" w:rsidRPr="004A08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4A0800">
        <w:rPr>
          <w:rFonts w:ascii="Arial" w:hAnsi="Arial" w:cs="Arial"/>
          <w:b/>
          <w:sz w:val="22"/>
          <w:szCs w:val="22"/>
          <w:lang w:val="fr-FR"/>
        </w:rPr>
        <w:t>Cc:</w:t>
      </w:r>
      <w:r w:rsidRPr="004A08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6965" w:rsidRPr="004A0800">
        <w:rPr>
          <w:rFonts w:ascii="Arial" w:hAnsi="Arial" w:cs="Arial"/>
          <w:b/>
          <w:bCs/>
          <w:sz w:val="22"/>
          <w:szCs w:val="22"/>
          <w:lang w:val="fr-FR"/>
        </w:rPr>
        <w:t>RAN1, RAN2, SA1, SA4, CT1</w:t>
      </w:r>
    </w:p>
    <w:bookmarkEnd w:id="5"/>
    <w:bookmarkEnd w:id="6"/>
    <w:p w14:paraId="1A1CC9B8" w14:textId="77777777" w:rsidR="00B97703" w:rsidRPr="004A080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98ACEFD" w:rsidR="00B97703" w:rsidRPr="00C111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111E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C111E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A6D72" w:rsidRPr="00C111EF">
        <w:rPr>
          <w:rFonts w:ascii="Arial" w:hAnsi="Arial" w:cs="Arial"/>
          <w:b/>
          <w:bCs/>
          <w:sz w:val="22"/>
          <w:szCs w:val="22"/>
          <w:lang w:val="en-US"/>
        </w:rPr>
        <w:t>Noureddine Sabah</w:t>
      </w:r>
    </w:p>
    <w:p w14:paraId="2F9E069A" w14:textId="19F7EADD" w:rsidR="00B97703" w:rsidRPr="00C111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111E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A6D72" w:rsidRPr="00C111EF">
        <w:rPr>
          <w:rFonts w:ascii="Arial" w:hAnsi="Arial" w:cs="Arial"/>
          <w:b/>
          <w:bCs/>
          <w:sz w:val="22"/>
          <w:szCs w:val="22"/>
          <w:lang w:val="en-US"/>
        </w:rPr>
        <w:t>Noureddine.sabah@philips.com</w:t>
      </w:r>
    </w:p>
    <w:p w14:paraId="5C701869" w14:textId="3D9047D3" w:rsidR="00B97703" w:rsidRPr="00C111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111EF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7CE5D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2ACB" w:rsidRPr="002B2ACB">
        <w:rPr>
          <w:rFonts w:ascii="Arial" w:hAnsi="Arial" w:cs="Arial"/>
          <w:b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B50F07" w14:textId="6A09D65C" w:rsidR="009A6D72" w:rsidRDefault="009A6D72" w:rsidP="000F6242">
      <w:r w:rsidRPr="009A6D72">
        <w:rPr>
          <w:lang w:val="en-US"/>
        </w:rPr>
        <w:t xml:space="preserve">SA3 thanks SA2 for their LS on </w:t>
      </w:r>
      <w:r w:rsidRPr="009A6D72">
        <w:t>issues related to support of IMS voice over NB-IoT NTN connected to EPC</w:t>
      </w:r>
      <w:r w:rsidR="004D6ED3">
        <w:t>.</w:t>
      </w:r>
    </w:p>
    <w:p w14:paraId="1A02277D" w14:textId="77777777" w:rsidR="009A6D72" w:rsidRDefault="009A6D72" w:rsidP="000F6242">
      <w:r w:rsidRPr="009A6D72">
        <w:rPr>
          <w:b/>
          <w:bCs/>
          <w:i/>
          <w:iCs/>
        </w:rPr>
        <w:t>Question 7 (To SA3)</w:t>
      </w:r>
      <w:r w:rsidRPr="009A6D72">
        <w:rPr>
          <w:i/>
          <w:iCs/>
        </w:rPr>
        <w:t>: Considering that 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 </w:t>
      </w:r>
      <w:r w:rsidRPr="009A6D72">
        <w:t> </w:t>
      </w:r>
    </w:p>
    <w:p w14:paraId="504FC19D" w14:textId="77777777" w:rsidR="00207EE8" w:rsidRDefault="009A6D72" w:rsidP="000F6242">
      <w:r w:rsidRPr="009A6D72">
        <w:rPr>
          <w:b/>
          <w:bCs/>
        </w:rPr>
        <w:t>Answer</w:t>
      </w:r>
      <w:r>
        <w:t xml:space="preserve">: </w:t>
      </w:r>
    </w:p>
    <w:p w14:paraId="00F2A216" w14:textId="2474303C" w:rsidR="009A6D72" w:rsidRPr="00207EE8" w:rsidRDefault="009A6D72" w:rsidP="000F6242">
      <w:r>
        <w:t>SA3</w:t>
      </w:r>
      <w:r w:rsidR="00E45EB5">
        <w:t xml:space="preserve"> </w:t>
      </w:r>
      <w:r w:rsidR="00347134">
        <w:t>has concerns over</w:t>
      </w:r>
      <w:r w:rsidR="00E45EB5">
        <w:t xml:space="preserve"> </w:t>
      </w:r>
      <w:r>
        <w:t>eliminatin</w:t>
      </w:r>
      <w:r w:rsidR="009A2066">
        <w:t>g</w:t>
      </w:r>
      <w:r>
        <w:t xml:space="preserve"> the 5</w:t>
      </w:r>
      <w:r w:rsidR="00207EE8">
        <w:t xml:space="preserve"> </w:t>
      </w:r>
      <w:r>
        <w:t>byte</w:t>
      </w:r>
      <w:r w:rsidR="00207EE8">
        <w:t>s</w:t>
      </w:r>
      <w:r>
        <w:t xml:space="preserve"> </w:t>
      </w:r>
      <w:r w:rsidR="00207EE8">
        <w:t xml:space="preserve">associated with </w:t>
      </w:r>
      <w:r>
        <w:t xml:space="preserve">NAS </w:t>
      </w:r>
      <w:r w:rsidR="00207EE8">
        <w:t xml:space="preserve">layer </w:t>
      </w:r>
      <w:r>
        <w:t>security</w:t>
      </w:r>
      <w:r w:rsidR="008E5026">
        <w:t xml:space="preserve">, as </w:t>
      </w:r>
      <w:r w:rsidR="008722C1">
        <w:t xml:space="preserve">doing so </w:t>
      </w:r>
      <w:r w:rsidR="00AD4FB1">
        <w:t xml:space="preserve">results in eliminating integrity </w:t>
      </w:r>
      <w:r w:rsidR="00041CD4">
        <w:t>protection and</w:t>
      </w:r>
      <w:r w:rsidR="00AD4FB1">
        <w:t xml:space="preserve"> anti-replay protection, and </w:t>
      </w:r>
      <w:r w:rsidR="00041CD4">
        <w:t>may expose the network to DoS attacks</w:t>
      </w:r>
      <w:r w:rsidR="00207EE8" w:rsidRPr="0098401B">
        <w:t xml:space="preserve">. </w:t>
      </w:r>
      <w:r w:rsidR="008A55CD" w:rsidRPr="0098401B">
        <w:t xml:space="preserve">In case the NAS layer security overhead is </w:t>
      </w:r>
      <w:r w:rsidR="002A4545" w:rsidRPr="0098401B">
        <w:t>detrimental to the service,</w:t>
      </w:r>
      <w:r w:rsidR="002A4545">
        <w:t xml:space="preserve"> </w:t>
      </w:r>
      <w:r w:rsidR="00207EE8">
        <w:t xml:space="preserve">SA3 </w:t>
      </w:r>
      <w:r w:rsidR="003A05B7">
        <w:t>is open</w:t>
      </w:r>
      <w:r w:rsidR="00207EE8">
        <w:t xml:space="preserve"> </w:t>
      </w:r>
      <w:r w:rsidR="001F2549">
        <w:t xml:space="preserve">to </w:t>
      </w:r>
      <w:r w:rsidR="00207EE8">
        <w:t>study</w:t>
      </w:r>
      <w:r w:rsidR="001F2549">
        <w:t>ing</w:t>
      </w:r>
      <w:r w:rsidR="00207EE8">
        <w:t xml:space="preserve"> the issue and </w:t>
      </w:r>
      <w:r w:rsidR="001F2549">
        <w:t xml:space="preserve">potential </w:t>
      </w:r>
      <w:r w:rsidR="00207EE8">
        <w:t>solutions</w:t>
      </w:r>
      <w:r w:rsidR="001F2549">
        <w:t xml:space="preserve"> </w:t>
      </w:r>
      <w:r w:rsidR="00207EE8">
        <w:t xml:space="preserve">taking into consideration the need to reduce </w:t>
      </w:r>
      <w:r w:rsidR="002A4545">
        <w:t>said</w:t>
      </w:r>
      <w:r w:rsidR="00207EE8">
        <w:t xml:space="preserve"> overhead.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D8AB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7EE8">
        <w:rPr>
          <w:rFonts w:ascii="Arial" w:hAnsi="Arial" w:cs="Arial"/>
          <w:b/>
        </w:rPr>
        <w:t>SA2</w:t>
      </w:r>
    </w:p>
    <w:p w14:paraId="066613F7" w14:textId="490F6192" w:rsidR="00B97703" w:rsidRPr="00B70E84" w:rsidRDefault="00B97703" w:rsidP="00B70E8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07EE8" w:rsidRPr="00B70E84">
        <w:rPr>
          <w:bCs/>
        </w:rPr>
        <w:t>SA3</w:t>
      </w:r>
      <w:r w:rsidRPr="00B70E84">
        <w:rPr>
          <w:bCs/>
        </w:rPr>
        <w:t xml:space="preserve"> </w:t>
      </w:r>
      <w:r w:rsidRPr="00B70E84">
        <w:t xml:space="preserve">asks </w:t>
      </w:r>
      <w:r w:rsidR="00207EE8" w:rsidRPr="00B70E84">
        <w:t xml:space="preserve">SA2 </w:t>
      </w:r>
      <w:r w:rsidR="000D6B48">
        <w:t xml:space="preserve">to </w:t>
      </w:r>
      <w:r w:rsidR="0054724B">
        <w:t>take the above into consideration</w:t>
      </w:r>
      <w:r w:rsidR="00D2555E">
        <w:t xml:space="preserve"> </w:t>
      </w:r>
      <w:r w:rsidR="002028ED">
        <w:t xml:space="preserve">and </w:t>
      </w:r>
      <w:r w:rsidR="00DD2528">
        <w:t>provide</w:t>
      </w:r>
      <w:r w:rsidR="002028ED">
        <w:t xml:space="preserve"> any</w:t>
      </w:r>
      <w:r w:rsidR="000D6B48">
        <w:t xml:space="preserve"> </w:t>
      </w:r>
      <w:r w:rsidR="00662D0F">
        <w:t>feed</w:t>
      </w:r>
      <w:r w:rsidR="002028ED">
        <w:t>back deemed necessary</w:t>
      </w:r>
      <w:r w:rsidR="00B70E84" w:rsidRPr="00B70E8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E33D9" w14:textId="77777777" w:rsidR="00A5430C" w:rsidRDefault="00A5430C">
      <w:pPr>
        <w:spacing w:after="0"/>
      </w:pPr>
      <w:r>
        <w:separator/>
      </w:r>
    </w:p>
  </w:endnote>
  <w:endnote w:type="continuationSeparator" w:id="0">
    <w:p w14:paraId="246EDFFA" w14:textId="77777777" w:rsidR="00A5430C" w:rsidRDefault="00A54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8ADE" w14:textId="77777777" w:rsidR="00A5430C" w:rsidRDefault="00A5430C">
      <w:pPr>
        <w:spacing w:after="0"/>
      </w:pPr>
      <w:r>
        <w:separator/>
      </w:r>
    </w:p>
  </w:footnote>
  <w:footnote w:type="continuationSeparator" w:id="0">
    <w:p w14:paraId="7C9A5A11" w14:textId="77777777" w:rsidR="00A5430C" w:rsidRDefault="00A543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8A0"/>
    <w:rsid w:val="000101E4"/>
    <w:rsid w:val="00010D14"/>
    <w:rsid w:val="00017F23"/>
    <w:rsid w:val="00041CD4"/>
    <w:rsid w:val="00046AA9"/>
    <w:rsid w:val="00053BD3"/>
    <w:rsid w:val="000644C6"/>
    <w:rsid w:val="00073D85"/>
    <w:rsid w:val="00074D3C"/>
    <w:rsid w:val="00084D35"/>
    <w:rsid w:val="000B21DF"/>
    <w:rsid w:val="000C6C03"/>
    <w:rsid w:val="000D6B48"/>
    <w:rsid w:val="000E50C8"/>
    <w:rsid w:val="000E6116"/>
    <w:rsid w:val="000E766E"/>
    <w:rsid w:val="000F0BB5"/>
    <w:rsid w:val="000F6242"/>
    <w:rsid w:val="00102107"/>
    <w:rsid w:val="00103FF1"/>
    <w:rsid w:val="00196060"/>
    <w:rsid w:val="00196B59"/>
    <w:rsid w:val="001A14F2"/>
    <w:rsid w:val="001B3A86"/>
    <w:rsid w:val="001B6965"/>
    <w:rsid w:val="001B763F"/>
    <w:rsid w:val="001D1F34"/>
    <w:rsid w:val="001D5A32"/>
    <w:rsid w:val="001F2549"/>
    <w:rsid w:val="002028ED"/>
    <w:rsid w:val="00207EE8"/>
    <w:rsid w:val="00215C2C"/>
    <w:rsid w:val="00220060"/>
    <w:rsid w:val="00226381"/>
    <w:rsid w:val="0022712D"/>
    <w:rsid w:val="002415C0"/>
    <w:rsid w:val="0024554F"/>
    <w:rsid w:val="002473B2"/>
    <w:rsid w:val="00260CBA"/>
    <w:rsid w:val="002734E3"/>
    <w:rsid w:val="002869FE"/>
    <w:rsid w:val="002A4545"/>
    <w:rsid w:val="002A4F00"/>
    <w:rsid w:val="002A551F"/>
    <w:rsid w:val="002B2ACB"/>
    <w:rsid w:val="002D6068"/>
    <w:rsid w:val="002E01C1"/>
    <w:rsid w:val="002E2126"/>
    <w:rsid w:val="002F1940"/>
    <w:rsid w:val="00321FED"/>
    <w:rsid w:val="00322204"/>
    <w:rsid w:val="00347134"/>
    <w:rsid w:val="00383545"/>
    <w:rsid w:val="003A05B7"/>
    <w:rsid w:val="003C06D2"/>
    <w:rsid w:val="003F5E20"/>
    <w:rsid w:val="00433500"/>
    <w:rsid w:val="00433F71"/>
    <w:rsid w:val="0043559E"/>
    <w:rsid w:val="00435E13"/>
    <w:rsid w:val="00440D43"/>
    <w:rsid w:val="00441B3A"/>
    <w:rsid w:val="004572F7"/>
    <w:rsid w:val="00470DF6"/>
    <w:rsid w:val="00490D22"/>
    <w:rsid w:val="004A0800"/>
    <w:rsid w:val="004D6ED3"/>
    <w:rsid w:val="004E3939"/>
    <w:rsid w:val="004E393A"/>
    <w:rsid w:val="004E65B2"/>
    <w:rsid w:val="004F32F4"/>
    <w:rsid w:val="00526DDD"/>
    <w:rsid w:val="0054185D"/>
    <w:rsid w:val="0054724B"/>
    <w:rsid w:val="005516BF"/>
    <w:rsid w:val="00577ADE"/>
    <w:rsid w:val="005A5F33"/>
    <w:rsid w:val="005B6433"/>
    <w:rsid w:val="00605057"/>
    <w:rsid w:val="006052AD"/>
    <w:rsid w:val="00662D0F"/>
    <w:rsid w:val="00686085"/>
    <w:rsid w:val="00696906"/>
    <w:rsid w:val="007031F7"/>
    <w:rsid w:val="0073766B"/>
    <w:rsid w:val="007517BA"/>
    <w:rsid w:val="00774317"/>
    <w:rsid w:val="0079217F"/>
    <w:rsid w:val="007938A8"/>
    <w:rsid w:val="007B43D4"/>
    <w:rsid w:val="007C4FF7"/>
    <w:rsid w:val="007C7406"/>
    <w:rsid w:val="007F4F92"/>
    <w:rsid w:val="008722C1"/>
    <w:rsid w:val="008758B0"/>
    <w:rsid w:val="008A55CD"/>
    <w:rsid w:val="008A7D8A"/>
    <w:rsid w:val="008D3E9C"/>
    <w:rsid w:val="008D772F"/>
    <w:rsid w:val="008E5026"/>
    <w:rsid w:val="00914CD1"/>
    <w:rsid w:val="00926367"/>
    <w:rsid w:val="0095108A"/>
    <w:rsid w:val="009528CF"/>
    <w:rsid w:val="009603F6"/>
    <w:rsid w:val="0098401B"/>
    <w:rsid w:val="0098701F"/>
    <w:rsid w:val="00991D0E"/>
    <w:rsid w:val="009963AC"/>
    <w:rsid w:val="0099764C"/>
    <w:rsid w:val="009A2066"/>
    <w:rsid w:val="009A6D72"/>
    <w:rsid w:val="009C01E1"/>
    <w:rsid w:val="009C0329"/>
    <w:rsid w:val="009E0B14"/>
    <w:rsid w:val="00A318D2"/>
    <w:rsid w:val="00A455B0"/>
    <w:rsid w:val="00A5430C"/>
    <w:rsid w:val="00A57D88"/>
    <w:rsid w:val="00A70448"/>
    <w:rsid w:val="00AA2831"/>
    <w:rsid w:val="00AA4FF3"/>
    <w:rsid w:val="00AD4FB1"/>
    <w:rsid w:val="00AE1B3E"/>
    <w:rsid w:val="00AE56FF"/>
    <w:rsid w:val="00B35644"/>
    <w:rsid w:val="00B625BF"/>
    <w:rsid w:val="00B70E84"/>
    <w:rsid w:val="00B724D3"/>
    <w:rsid w:val="00B97703"/>
    <w:rsid w:val="00BA3D66"/>
    <w:rsid w:val="00BC0ACC"/>
    <w:rsid w:val="00BD3545"/>
    <w:rsid w:val="00BD4E7D"/>
    <w:rsid w:val="00C04BFC"/>
    <w:rsid w:val="00C111EF"/>
    <w:rsid w:val="00C15902"/>
    <w:rsid w:val="00C17229"/>
    <w:rsid w:val="00C177B5"/>
    <w:rsid w:val="00C56F8B"/>
    <w:rsid w:val="00C91EF3"/>
    <w:rsid w:val="00CB2B16"/>
    <w:rsid w:val="00CB3710"/>
    <w:rsid w:val="00CB782F"/>
    <w:rsid w:val="00CF0010"/>
    <w:rsid w:val="00CF6087"/>
    <w:rsid w:val="00D14BB6"/>
    <w:rsid w:val="00D2555E"/>
    <w:rsid w:val="00D31981"/>
    <w:rsid w:val="00D33624"/>
    <w:rsid w:val="00D35061"/>
    <w:rsid w:val="00D7484B"/>
    <w:rsid w:val="00D91A4F"/>
    <w:rsid w:val="00DC47B4"/>
    <w:rsid w:val="00DD2528"/>
    <w:rsid w:val="00E003DF"/>
    <w:rsid w:val="00E2241D"/>
    <w:rsid w:val="00E45EB5"/>
    <w:rsid w:val="00E61300"/>
    <w:rsid w:val="00E665BE"/>
    <w:rsid w:val="00EB0BC7"/>
    <w:rsid w:val="00EC01C6"/>
    <w:rsid w:val="00EC3916"/>
    <w:rsid w:val="00EE31A4"/>
    <w:rsid w:val="00F00591"/>
    <w:rsid w:val="00F25496"/>
    <w:rsid w:val="00F667CF"/>
    <w:rsid w:val="00F706C9"/>
    <w:rsid w:val="00F803BE"/>
    <w:rsid w:val="00F86744"/>
    <w:rsid w:val="00FB2E7B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D3C59-9469-434F-8A6E-F71A7E6643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42531B-957F-4FAA-BBA3-440F175FE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0D47E9-1452-4D7B-A69C-53C7F06C575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8D0507E2-6649-4769-BE07-EFE4AEFFFC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Philips International B.V.</cp:lastModifiedBy>
  <cp:revision>61</cp:revision>
  <cp:lastPrinted>2002-04-23T07:10:00Z</cp:lastPrinted>
  <dcterms:created xsi:type="dcterms:W3CDTF">2025-10-03T12:55:00Z</dcterms:created>
  <dcterms:modified xsi:type="dcterms:W3CDTF">2025-10-06T13:58:00Z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